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280DA" w14:textId="77777777" w:rsidR="00830ABA" w:rsidRDefault="00830ABA" w:rsidP="00830A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KYNGESFELD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3E7611C6" w14:textId="77777777" w:rsidR="00830ABA" w:rsidRDefault="00830ABA" w:rsidP="00830ABA">
      <w:pPr>
        <w:pStyle w:val="NoSpacing"/>
        <w:rPr>
          <w:rFonts w:cs="Times New Roman"/>
          <w:szCs w:val="24"/>
        </w:rPr>
      </w:pPr>
    </w:p>
    <w:p w14:paraId="5294A5F5" w14:textId="77777777" w:rsidR="00830ABA" w:rsidRDefault="00830ABA" w:rsidP="00830ABA">
      <w:pPr>
        <w:pStyle w:val="NoSpacing"/>
        <w:rPr>
          <w:rFonts w:cs="Times New Roman"/>
          <w:szCs w:val="24"/>
        </w:rPr>
      </w:pPr>
    </w:p>
    <w:p w14:paraId="2BAF775B" w14:textId="77777777" w:rsidR="00830ABA" w:rsidRDefault="00830ABA" w:rsidP="00830A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Dec.1484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Guildhall, London, into</w:t>
      </w:r>
    </w:p>
    <w:p w14:paraId="05829F40" w14:textId="77777777" w:rsidR="00830ABA" w:rsidRDefault="00830ABA" w:rsidP="00830A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Ralph Neville, 2</w:t>
      </w:r>
      <w:r w:rsidRPr="00E70840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7F240EC5" w14:textId="77777777" w:rsidR="00830ABA" w:rsidRDefault="00830ABA" w:rsidP="00830AB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557A86F" w14:textId="77777777" w:rsidR="00830ABA" w:rsidRDefault="00830ABA" w:rsidP="00830AB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p.104)</w:t>
      </w:r>
    </w:p>
    <w:p w14:paraId="2EE57062" w14:textId="77777777" w:rsidR="00830ABA" w:rsidRDefault="00830ABA" w:rsidP="00830ABA">
      <w:pPr>
        <w:pStyle w:val="NoSpacing"/>
        <w:rPr>
          <w:rFonts w:eastAsia="Times New Roman" w:cs="Times New Roman"/>
          <w:szCs w:val="24"/>
        </w:rPr>
      </w:pPr>
    </w:p>
    <w:p w14:paraId="33153313" w14:textId="77777777" w:rsidR="00830ABA" w:rsidRDefault="00830ABA" w:rsidP="00830ABA">
      <w:pPr>
        <w:pStyle w:val="NoSpacing"/>
        <w:rPr>
          <w:rFonts w:eastAsia="Times New Roman" w:cs="Times New Roman"/>
          <w:szCs w:val="24"/>
        </w:rPr>
      </w:pPr>
    </w:p>
    <w:p w14:paraId="4F5520B7" w14:textId="77777777" w:rsidR="00830ABA" w:rsidRDefault="00830ABA" w:rsidP="00830AB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July 2023</w:t>
      </w:r>
    </w:p>
    <w:p w14:paraId="4549DE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6B67A" w14:textId="77777777" w:rsidR="00830ABA" w:rsidRDefault="00830ABA" w:rsidP="009139A6">
      <w:r>
        <w:separator/>
      </w:r>
    </w:p>
  </w:endnote>
  <w:endnote w:type="continuationSeparator" w:id="0">
    <w:p w14:paraId="29A69B56" w14:textId="77777777" w:rsidR="00830ABA" w:rsidRDefault="00830A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5C5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733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027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5F0C9" w14:textId="77777777" w:rsidR="00830ABA" w:rsidRDefault="00830ABA" w:rsidP="009139A6">
      <w:r>
        <w:separator/>
      </w:r>
    </w:p>
  </w:footnote>
  <w:footnote w:type="continuationSeparator" w:id="0">
    <w:p w14:paraId="22CF3280" w14:textId="77777777" w:rsidR="00830ABA" w:rsidRDefault="00830A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1AD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F97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5A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ABA"/>
    <w:rsid w:val="000666E0"/>
    <w:rsid w:val="002510B7"/>
    <w:rsid w:val="005C130B"/>
    <w:rsid w:val="00826F5C"/>
    <w:rsid w:val="00830ABA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14FF9"/>
  <w15:chartTrackingRefBased/>
  <w15:docId w15:val="{68B57606-614D-4467-BB86-4619126B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2023-07-31T20:14:00Z</dcterms:created>
  <dcterms:modified xsi:type="dcterms:W3CDTF">2023-07-31T20:15:00Z</dcterms:modified>
</cp:coreProperties>
</file>